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5FC49" w14:textId="77777777" w:rsidR="00646D6A" w:rsidRDefault="00646D6A" w:rsidP="00646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BURGEYS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18C49B2" w14:textId="77777777" w:rsidR="00646D6A" w:rsidRDefault="00646D6A" w:rsidP="00646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Tewkesbury, Gloucestershire. Yeoman.</w:t>
      </w:r>
    </w:p>
    <w:p w14:paraId="6DF40EF3" w14:textId="77777777" w:rsidR="00646D6A" w:rsidRDefault="00646D6A" w:rsidP="00646D6A">
      <w:pPr>
        <w:rPr>
          <w:rFonts w:ascii="Times New Roman" w:hAnsi="Times New Roman" w:cs="Times New Roman"/>
        </w:rPr>
      </w:pPr>
    </w:p>
    <w:p w14:paraId="46EE5F96" w14:textId="77777777" w:rsidR="00646D6A" w:rsidRDefault="00646D6A" w:rsidP="00646D6A">
      <w:pPr>
        <w:rPr>
          <w:rFonts w:ascii="Times New Roman" w:hAnsi="Times New Roman" w:cs="Times New Roman"/>
        </w:rPr>
      </w:pPr>
    </w:p>
    <w:p w14:paraId="41D5D921" w14:textId="77777777" w:rsidR="00646D6A" w:rsidRDefault="00646D6A" w:rsidP="00646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Cheltynham</w:t>
      </w:r>
      <w:proofErr w:type="spellEnd"/>
      <w:r>
        <w:rPr>
          <w:rFonts w:ascii="Times New Roman" w:hAnsi="Times New Roman" w:cs="Times New Roman"/>
        </w:rPr>
        <w:t>, Abbot of Tewkesbury(q.v.), brought a plaint of debt</w:t>
      </w:r>
    </w:p>
    <w:p w14:paraId="43F7A672" w14:textId="77777777" w:rsidR="00646D6A" w:rsidRDefault="00646D6A" w:rsidP="00646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 and Richard </w:t>
      </w:r>
      <w:proofErr w:type="spellStart"/>
      <w:r>
        <w:rPr>
          <w:rFonts w:ascii="Times New Roman" w:hAnsi="Times New Roman" w:cs="Times New Roman"/>
        </w:rPr>
        <w:t>Vyell</w:t>
      </w:r>
      <w:proofErr w:type="spellEnd"/>
      <w:r>
        <w:rPr>
          <w:rFonts w:ascii="Times New Roman" w:hAnsi="Times New Roman" w:cs="Times New Roman"/>
        </w:rPr>
        <w:t xml:space="preserve"> of Wellington, Somerset(q.v.).</w:t>
      </w:r>
    </w:p>
    <w:p w14:paraId="0EB94CFE" w14:textId="77777777" w:rsidR="00646D6A" w:rsidRDefault="00646D6A" w:rsidP="00646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B01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5CB5D20" w14:textId="77777777" w:rsidR="00646D6A" w:rsidRDefault="00646D6A" w:rsidP="00646D6A">
      <w:pPr>
        <w:rPr>
          <w:rFonts w:ascii="Times New Roman" w:hAnsi="Times New Roman" w:cs="Times New Roman"/>
        </w:rPr>
      </w:pPr>
    </w:p>
    <w:p w14:paraId="15C07EF3" w14:textId="77777777" w:rsidR="00646D6A" w:rsidRDefault="00646D6A" w:rsidP="00646D6A">
      <w:pPr>
        <w:rPr>
          <w:rFonts w:ascii="Times New Roman" w:hAnsi="Times New Roman" w:cs="Times New Roman"/>
        </w:rPr>
      </w:pPr>
    </w:p>
    <w:p w14:paraId="14D30087" w14:textId="77777777" w:rsidR="00646D6A" w:rsidRDefault="00646D6A" w:rsidP="00646D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February 2019</w:t>
      </w:r>
    </w:p>
    <w:p w14:paraId="437F6A1F" w14:textId="77777777" w:rsidR="00646D6A" w:rsidRPr="00E71FC3" w:rsidRDefault="00646D6A" w:rsidP="00E71FC3">
      <w:pPr>
        <w:pStyle w:val="NoSpacing"/>
      </w:pPr>
      <w:bookmarkStart w:id="0" w:name="_GoBack"/>
      <w:bookmarkEnd w:id="0"/>
    </w:p>
    <w:sectPr w:rsidR="00646D6A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A2D8A" w14:textId="77777777" w:rsidR="00646D6A" w:rsidRDefault="00646D6A" w:rsidP="00E71FC3">
      <w:r>
        <w:separator/>
      </w:r>
    </w:p>
  </w:endnote>
  <w:endnote w:type="continuationSeparator" w:id="0">
    <w:p w14:paraId="4B785AA5" w14:textId="77777777" w:rsidR="00646D6A" w:rsidRDefault="00646D6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3FDB" w14:textId="77777777" w:rsidR="00646D6A" w:rsidRPr="00E71FC3" w:rsidRDefault="00646D6A">
    <w:pPr>
      <w:pStyle w:val="Footer"/>
    </w:pPr>
    <w:r>
      <w:t xml:space="preserve">Compilation 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70C32" w14:textId="77777777" w:rsidR="00646D6A" w:rsidRDefault="00646D6A" w:rsidP="00E71FC3">
      <w:r>
        <w:separator/>
      </w:r>
    </w:p>
  </w:footnote>
  <w:footnote w:type="continuationSeparator" w:id="0">
    <w:p w14:paraId="52CFD41B" w14:textId="77777777" w:rsidR="00646D6A" w:rsidRDefault="00646D6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6A"/>
    <w:rsid w:val="001A7C09"/>
    <w:rsid w:val="00577BD5"/>
    <w:rsid w:val="00646D6A"/>
    <w:rsid w:val="00656CBA"/>
    <w:rsid w:val="006A1F77"/>
    <w:rsid w:val="00733BE7"/>
    <w:rsid w:val="00AB52E8"/>
    <w:rsid w:val="00B16D3F"/>
    <w:rsid w:val="00BB41AC"/>
    <w:rsid w:val="00D727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2496F"/>
  <w15:chartTrackingRefBased/>
  <w15:docId w15:val="{8E7F40E1-4DE2-481C-ADBB-4F1364281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6D6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46D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2019-02-16T20:16:00Z</dcterms:created>
  <dcterms:modified xsi:type="dcterms:W3CDTF">2019-02-16T20:51:00Z</dcterms:modified>
</cp:coreProperties>
</file>